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D5A96F" w14:textId="77777777" w:rsidR="008C2CAE" w:rsidRDefault="008C2CAE" w:rsidP="008C2CAE">
      <w:pPr>
        <w:pStyle w:val="NoSpacing"/>
        <w:tabs>
          <w:tab w:val="left" w:pos="720"/>
          <w:tab w:val="left" w:pos="810"/>
        </w:tabs>
        <w:jc w:val="both"/>
      </w:pPr>
      <w:r>
        <w:rPr>
          <w:u w:val="single"/>
        </w:rPr>
        <w:t>John RYDDESDALE</w:t>
      </w:r>
      <w:r>
        <w:t xml:space="preserve">      (fl.1483)</w:t>
      </w:r>
    </w:p>
    <w:p w14:paraId="51D1EA9A" w14:textId="77777777" w:rsidR="008C2CAE" w:rsidRDefault="008C2CAE" w:rsidP="008C2CAE">
      <w:pPr>
        <w:pStyle w:val="NoSpacing"/>
        <w:tabs>
          <w:tab w:val="left" w:pos="720"/>
          <w:tab w:val="left" w:pos="810"/>
        </w:tabs>
        <w:jc w:val="both"/>
      </w:pPr>
      <w:r>
        <w:t>of Newcastle upon Tyne. Merchant.</w:t>
      </w:r>
    </w:p>
    <w:p w14:paraId="7D2209A2" w14:textId="77777777" w:rsidR="008C2CAE" w:rsidRDefault="008C2CAE" w:rsidP="008C2CAE">
      <w:pPr>
        <w:pStyle w:val="NoSpacing"/>
        <w:tabs>
          <w:tab w:val="left" w:pos="720"/>
          <w:tab w:val="left" w:pos="810"/>
        </w:tabs>
        <w:jc w:val="both"/>
      </w:pPr>
    </w:p>
    <w:p w14:paraId="1DD87714" w14:textId="77777777" w:rsidR="008C2CAE" w:rsidRDefault="008C2CAE" w:rsidP="008C2CAE">
      <w:pPr>
        <w:pStyle w:val="NoSpacing"/>
        <w:tabs>
          <w:tab w:val="left" w:pos="720"/>
          <w:tab w:val="left" w:pos="810"/>
        </w:tabs>
        <w:jc w:val="both"/>
      </w:pPr>
    </w:p>
    <w:p w14:paraId="145CEB0C" w14:textId="77777777" w:rsidR="008C2CAE" w:rsidRDefault="008C2CAE" w:rsidP="008C2CAE">
      <w:pPr>
        <w:pStyle w:val="NoSpacing"/>
        <w:tabs>
          <w:tab w:val="left" w:pos="720"/>
          <w:tab w:val="left" w:pos="810"/>
        </w:tabs>
        <w:jc w:val="both"/>
      </w:pPr>
      <w:r>
        <w:tab/>
        <w:t>1483</w:t>
      </w:r>
      <w:r>
        <w:tab/>
        <w:t>John Eltham of Yarm, North Riding of Yorkshire(q.v.), brought a plaint</w:t>
      </w:r>
    </w:p>
    <w:p w14:paraId="4BB1E85A" w14:textId="77777777" w:rsidR="008C2CAE" w:rsidRDefault="008C2CAE" w:rsidP="008C2CAE">
      <w:pPr>
        <w:pStyle w:val="NoSpacing"/>
        <w:tabs>
          <w:tab w:val="left" w:pos="720"/>
          <w:tab w:val="left" w:pos="810"/>
        </w:tabs>
        <w:jc w:val="both"/>
      </w:pPr>
      <w:r>
        <w:tab/>
      </w:r>
      <w:r>
        <w:tab/>
      </w:r>
      <w:r>
        <w:tab/>
        <w:t>of debt against him.</w:t>
      </w:r>
    </w:p>
    <w:p w14:paraId="032B98FE" w14:textId="77777777" w:rsidR="008C2CAE" w:rsidRDefault="008C2CAE" w:rsidP="008C2CAE">
      <w:pPr>
        <w:pStyle w:val="NoSpacing"/>
        <w:tabs>
          <w:tab w:val="left" w:pos="720"/>
          <w:tab w:val="left" w:pos="810"/>
        </w:tabs>
        <w:jc w:val="both"/>
      </w:pPr>
      <w:r>
        <w:tab/>
      </w:r>
      <w:r>
        <w:tab/>
      </w:r>
      <w:r>
        <w:tab/>
      </w:r>
      <w:r w:rsidRPr="00F103F1">
        <w:t>(</w:t>
      </w:r>
      <w:hyperlink r:id="rId6" w:history="1">
        <w:r w:rsidRPr="001078EE">
          <w:rPr>
            <w:rStyle w:val="Hyperlink"/>
          </w:rPr>
          <w:t>http://aalt.law.uh.edu/Indices/CP40Indices/CP40no883Pl.htm</w:t>
        </w:r>
      </w:hyperlink>
      <w:r>
        <w:t>)</w:t>
      </w:r>
    </w:p>
    <w:p w14:paraId="3A990903" w14:textId="77777777" w:rsidR="008C2CAE" w:rsidRDefault="008C2CAE" w:rsidP="008C2CAE">
      <w:pPr>
        <w:pStyle w:val="NoSpacing"/>
        <w:tabs>
          <w:tab w:val="left" w:pos="720"/>
          <w:tab w:val="left" w:pos="810"/>
        </w:tabs>
        <w:jc w:val="both"/>
      </w:pPr>
    </w:p>
    <w:p w14:paraId="1BFB8F89" w14:textId="77777777" w:rsidR="008C2CAE" w:rsidRDefault="008C2CAE" w:rsidP="008C2CAE">
      <w:pPr>
        <w:pStyle w:val="NoSpacing"/>
        <w:tabs>
          <w:tab w:val="left" w:pos="720"/>
          <w:tab w:val="left" w:pos="810"/>
        </w:tabs>
        <w:jc w:val="both"/>
      </w:pPr>
    </w:p>
    <w:p w14:paraId="1CBE4447" w14:textId="77777777" w:rsidR="008C2CAE" w:rsidRDefault="008C2CAE" w:rsidP="008C2CAE">
      <w:pPr>
        <w:pStyle w:val="NoSpacing"/>
        <w:tabs>
          <w:tab w:val="left" w:pos="720"/>
          <w:tab w:val="left" w:pos="810"/>
        </w:tabs>
        <w:jc w:val="both"/>
      </w:pPr>
      <w:r>
        <w:t>10 February 2020</w:t>
      </w:r>
    </w:p>
    <w:p w14:paraId="3CFE677B" w14:textId="77777777" w:rsidR="006B2F86" w:rsidRPr="00E71FC3" w:rsidRDefault="008C2CAE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4D874C" w14:textId="77777777" w:rsidR="008C2CAE" w:rsidRDefault="008C2CAE" w:rsidP="00E71FC3">
      <w:pPr>
        <w:spacing w:after="0" w:line="240" w:lineRule="auto"/>
      </w:pPr>
      <w:r>
        <w:separator/>
      </w:r>
    </w:p>
  </w:endnote>
  <w:endnote w:type="continuationSeparator" w:id="0">
    <w:p w14:paraId="0CDD5172" w14:textId="77777777" w:rsidR="008C2CAE" w:rsidRDefault="008C2CA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4B3422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D4A48A" w14:textId="77777777" w:rsidR="008C2CAE" w:rsidRDefault="008C2CAE" w:rsidP="00E71FC3">
      <w:pPr>
        <w:spacing w:after="0" w:line="240" w:lineRule="auto"/>
      </w:pPr>
      <w:r>
        <w:separator/>
      </w:r>
    </w:p>
  </w:footnote>
  <w:footnote w:type="continuationSeparator" w:id="0">
    <w:p w14:paraId="2356B4F4" w14:textId="77777777" w:rsidR="008C2CAE" w:rsidRDefault="008C2CA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2CAE"/>
    <w:rsid w:val="001A7C09"/>
    <w:rsid w:val="00577BD5"/>
    <w:rsid w:val="00656CBA"/>
    <w:rsid w:val="006A1F77"/>
    <w:rsid w:val="00733BE7"/>
    <w:rsid w:val="008C2CAE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F66C53"/>
  <w15:chartTrackingRefBased/>
  <w15:docId w15:val="{AD304874-14C4-4404-AD22-262220E28C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8C2CA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48</Words>
  <Characters>279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2020-03-02T21:56:00Z</dcterms:created>
  <dcterms:modified xsi:type="dcterms:W3CDTF">2020-03-02T21:57:00Z</dcterms:modified>
</cp:coreProperties>
</file>